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6B" w:rsidRPr="00DD03B5" w:rsidRDefault="0044626B" w:rsidP="003E728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MPHR1145</w:t>
      </w:r>
    </w:p>
    <w:p w:rsidR="0044626B" w:rsidRDefault="0044626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Pr="00292291" w:rsidRDefault="0044626B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44626B" w:rsidRPr="00292291" w:rsidRDefault="0044626B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44626B" w:rsidRPr="006F32EF" w:rsidRDefault="0044626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626B" w:rsidRPr="006F32EF" w:rsidRDefault="0044626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44626B" w:rsidRDefault="0044626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6F32EF" w:rsidRDefault="0044626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44626B" w:rsidRDefault="0044626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44626B" w:rsidRPr="00292291" w:rsidRDefault="0044626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44626B" w:rsidRDefault="0044626B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44626B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626B" w:rsidRPr="00292291" w:rsidRDefault="0044626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44626B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B0E59"/>
    <w:rsid w:val="002812AC"/>
    <w:rsid w:val="00292291"/>
    <w:rsid w:val="003915FC"/>
    <w:rsid w:val="003C4B0F"/>
    <w:rsid w:val="003E728E"/>
    <w:rsid w:val="0044626B"/>
    <w:rsid w:val="004D1249"/>
    <w:rsid w:val="00523BE8"/>
    <w:rsid w:val="006F32EF"/>
    <w:rsid w:val="00734290"/>
    <w:rsid w:val="00930195"/>
    <w:rsid w:val="0094782C"/>
    <w:rsid w:val="00A77376"/>
    <w:rsid w:val="00CF07EB"/>
    <w:rsid w:val="00DD03B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1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331</Words>
  <Characters>1956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Hofbauer, Thomas [NETPWR/KNURR/DE]</dc:creator>
  <cp:keywords/>
  <dc:description/>
  <cp:lastModifiedBy>takacr</cp:lastModifiedBy>
  <cp:revision>4</cp:revision>
  <dcterms:created xsi:type="dcterms:W3CDTF">2013-11-20T15:55:00Z</dcterms:created>
  <dcterms:modified xsi:type="dcterms:W3CDTF">2013-11-26T12:34:00Z</dcterms:modified>
</cp:coreProperties>
</file>